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824E5" w14:textId="77777777" w:rsidR="00A1630D" w:rsidRDefault="00A1630D" w:rsidP="00A163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John STIWARD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fl.1442-3)</w:t>
      </w:r>
    </w:p>
    <w:p w14:paraId="1A7C66F8" w14:textId="77777777" w:rsidR="00A1630D" w:rsidRDefault="00A1630D" w:rsidP="00A163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8702A6" w14:textId="77777777" w:rsidR="00A1630D" w:rsidRDefault="00A1630D" w:rsidP="00A163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7D69E1" w14:textId="77777777" w:rsidR="00A1630D" w:rsidRDefault="00A1630D" w:rsidP="00A163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1442-3</w:t>
      </w:r>
      <w:r>
        <w:rPr>
          <w:rFonts w:ascii="Times New Roman" w:hAnsi="Times New Roman" w:cs="Times New Roman"/>
          <w:sz w:val="24"/>
          <w:szCs w:val="24"/>
        </w:rPr>
        <w:tab/>
        <w:t>He was given a hood by the Cutlers’ Company.</w:t>
      </w:r>
    </w:p>
    <w:p w14:paraId="1D53B2D5" w14:textId="77777777" w:rsidR="00A1630D" w:rsidRDefault="00A1630D" w:rsidP="00A1630D">
      <w:pPr>
        <w:pStyle w:val="NoSpacing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(“History of the Cutlers’ Company of London and of the Minor Cutlery Crafts, With Biographical Notices of Early London Cutlers” by Charles Welch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published by the Cutlers’ Company 1916 p.125)</w:t>
      </w:r>
    </w:p>
    <w:p w14:paraId="2F0063E8" w14:textId="77777777" w:rsidR="00A1630D" w:rsidRDefault="00A1630D" w:rsidP="00A1630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3D057C8B" w14:textId="77777777" w:rsidR="00A1630D" w:rsidRDefault="00A1630D" w:rsidP="00A1630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1687C25B" w14:textId="77777777" w:rsidR="00A1630D" w:rsidRDefault="00A1630D" w:rsidP="00A1630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24 July 2022</w:t>
      </w:r>
    </w:p>
    <w:p w14:paraId="32E497D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EE037" w14:textId="77777777" w:rsidR="00A1630D" w:rsidRDefault="00A1630D" w:rsidP="009139A6">
      <w:r>
        <w:separator/>
      </w:r>
    </w:p>
  </w:endnote>
  <w:endnote w:type="continuationSeparator" w:id="0">
    <w:p w14:paraId="3F090031" w14:textId="77777777" w:rsidR="00A1630D" w:rsidRDefault="00A1630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470D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3B47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26A8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1D7D2" w14:textId="77777777" w:rsidR="00A1630D" w:rsidRDefault="00A1630D" w:rsidP="009139A6">
      <w:r>
        <w:separator/>
      </w:r>
    </w:p>
  </w:footnote>
  <w:footnote w:type="continuationSeparator" w:id="0">
    <w:p w14:paraId="1FE39BB8" w14:textId="77777777" w:rsidR="00A1630D" w:rsidRDefault="00A1630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625D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D674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D9F6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30D"/>
    <w:rsid w:val="000666E0"/>
    <w:rsid w:val="002510B7"/>
    <w:rsid w:val="005C130B"/>
    <w:rsid w:val="00826F5C"/>
    <w:rsid w:val="009139A6"/>
    <w:rsid w:val="009448BB"/>
    <w:rsid w:val="00A1630D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9FDAB2"/>
  <w15:chartTrackingRefBased/>
  <w15:docId w15:val="{0A1C4FBC-C037-4674-BC4B-1BBE3A241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2022-07-24T08:19:00Z</dcterms:created>
  <dcterms:modified xsi:type="dcterms:W3CDTF">2022-07-24T08:20:00Z</dcterms:modified>
</cp:coreProperties>
</file>